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C27FF" w14:textId="77777777" w:rsidR="002D2EFE" w:rsidRDefault="002D2EFE" w:rsidP="00073FC6">
      <w:pPr>
        <w:tabs>
          <w:tab w:val="left" w:pos="851"/>
        </w:tabs>
        <w:rPr>
          <w:rFonts w:cs="Arial"/>
          <w:color w:val="000000"/>
          <w:sz w:val="19"/>
          <w:szCs w:val="19"/>
        </w:rPr>
      </w:pPr>
    </w:p>
    <w:p w14:paraId="4860B6BB" w14:textId="77777777" w:rsidR="00436CE8" w:rsidRPr="00A164C8" w:rsidRDefault="00436CE8" w:rsidP="00436CE8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</w:t>
      </w:r>
      <w:r w:rsidRPr="00A164C8">
        <w:rPr>
          <w:rFonts w:cs="Arial"/>
          <w:sz w:val="19"/>
          <w:szCs w:val="19"/>
        </w:rPr>
        <w:t>02-0031/2025</w:t>
      </w:r>
    </w:p>
    <w:p w14:paraId="414EED97" w14:textId="77777777" w:rsidR="00436CE8" w:rsidRPr="00A164C8" w:rsidRDefault="00436CE8" w:rsidP="00436CE8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>JN BR: 2025-351</w:t>
      </w:r>
    </w:p>
    <w:p w14:paraId="102E9D39" w14:textId="403D3309"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  <w:bookmarkStart w:id="0" w:name="_GoBack"/>
      <w:bookmarkEnd w:id="0"/>
    </w:p>
    <w:p w14:paraId="67524BAD" w14:textId="4409DE7B" w:rsidR="006D261C" w:rsidRPr="008F2250" w:rsidRDefault="006D261C" w:rsidP="006D261C">
      <w:pPr>
        <w:jc w:val="center"/>
        <w:rPr>
          <w:rFonts w:cs="Arial"/>
          <w:b/>
          <w:sz w:val="24"/>
          <w:szCs w:val="24"/>
        </w:rPr>
      </w:pPr>
      <w:r w:rsidRPr="008F2250">
        <w:rPr>
          <w:rFonts w:cs="Arial"/>
          <w:b/>
          <w:sz w:val="24"/>
          <w:szCs w:val="24"/>
        </w:rPr>
        <w:t xml:space="preserve">VRSTA IN OPIS </w:t>
      </w:r>
      <w:r w:rsidR="00671A47">
        <w:rPr>
          <w:rFonts w:cs="Arial"/>
          <w:b/>
          <w:sz w:val="24"/>
          <w:szCs w:val="24"/>
        </w:rPr>
        <w:t xml:space="preserve">PREDMETA </w:t>
      </w:r>
      <w:r w:rsidR="00E140C6" w:rsidRPr="008F2250">
        <w:rPr>
          <w:rFonts w:cs="Arial"/>
          <w:b/>
          <w:sz w:val="24"/>
          <w:szCs w:val="24"/>
        </w:rPr>
        <w:t>ali TEHNIČNA SPECIFIKACIJA</w:t>
      </w:r>
    </w:p>
    <w:p w14:paraId="4C93C430" w14:textId="781CF4BF" w:rsidR="00C16CB7" w:rsidRDefault="00C16CB7" w:rsidP="00C16CB7"/>
    <w:p w14:paraId="5D61F2BC" w14:textId="2A291E87" w:rsidR="00202529" w:rsidRDefault="00C16CB7" w:rsidP="00FD116D">
      <w:pPr>
        <w:jc w:val="both"/>
        <w:rPr>
          <w:rFonts w:cs="Arial"/>
          <w:iCs/>
        </w:rPr>
      </w:pPr>
      <w:r w:rsidRPr="007C4544">
        <w:rPr>
          <w:rFonts w:cs="Arial"/>
        </w:rPr>
        <w:t xml:space="preserve">Predmet javnega naročila je </w:t>
      </w:r>
      <w:r w:rsidR="00B465EC">
        <w:rPr>
          <w:rFonts w:cs="Arial"/>
          <w:iCs/>
        </w:rPr>
        <w:t>z</w:t>
      </w:r>
      <w:r w:rsidR="00B465EC" w:rsidRPr="00B465EC">
        <w:rPr>
          <w:rFonts w:cs="Arial"/>
          <w:iCs/>
        </w:rPr>
        <w:t>avarovanje premoženja in premoženjskih interesov v skladišču ND Sermin</w:t>
      </w:r>
      <w:r w:rsidR="00202529" w:rsidRPr="00202529">
        <w:rPr>
          <w:rFonts w:cs="Arial"/>
          <w:iCs/>
        </w:rPr>
        <w:t>,</w:t>
      </w:r>
      <w:r w:rsidR="00B465EC">
        <w:rPr>
          <w:rFonts w:cs="Arial"/>
          <w:iCs/>
        </w:rPr>
        <w:t xml:space="preserve"> </w:t>
      </w:r>
      <w:r w:rsidR="00202529" w:rsidRPr="00202529">
        <w:rPr>
          <w:rFonts w:cs="Arial"/>
          <w:iCs/>
        </w:rPr>
        <w:t>za obdobje</w:t>
      </w:r>
      <w:r w:rsidR="00FD116D">
        <w:rPr>
          <w:rFonts w:cs="Arial"/>
          <w:iCs/>
        </w:rPr>
        <w:t xml:space="preserve"> </w:t>
      </w:r>
      <w:r w:rsidR="00B465EC">
        <w:rPr>
          <w:rFonts w:cs="Arial"/>
          <w:iCs/>
        </w:rPr>
        <w:t>12</w:t>
      </w:r>
      <w:r w:rsidR="00202529" w:rsidRPr="00202529">
        <w:rPr>
          <w:rFonts w:cs="Arial"/>
          <w:iCs/>
        </w:rPr>
        <w:t xml:space="preserve"> (</w:t>
      </w:r>
      <w:r w:rsidR="00B465EC">
        <w:rPr>
          <w:rFonts w:cs="Arial"/>
          <w:iCs/>
        </w:rPr>
        <w:t>dva</w:t>
      </w:r>
      <w:r w:rsidR="003D7709">
        <w:rPr>
          <w:rFonts w:cs="Arial"/>
          <w:iCs/>
        </w:rPr>
        <w:t>na</w:t>
      </w:r>
      <w:r w:rsidR="00B465EC">
        <w:rPr>
          <w:rFonts w:cs="Arial"/>
          <w:iCs/>
        </w:rPr>
        <w:t>jst</w:t>
      </w:r>
      <w:r w:rsidR="00202529" w:rsidRPr="00202529">
        <w:rPr>
          <w:rFonts w:cs="Arial"/>
          <w:iCs/>
        </w:rPr>
        <w:t>) mesecev od</w:t>
      </w:r>
      <w:r w:rsidR="00FD116D">
        <w:rPr>
          <w:rFonts w:cs="Arial"/>
          <w:iCs/>
        </w:rPr>
        <w:t xml:space="preserve"> </w:t>
      </w:r>
      <w:r w:rsidR="00202529" w:rsidRPr="00202529">
        <w:rPr>
          <w:rFonts w:cs="Arial"/>
          <w:iCs/>
        </w:rPr>
        <w:t>01.0</w:t>
      </w:r>
      <w:r w:rsidR="00B465EC">
        <w:rPr>
          <w:rFonts w:cs="Arial"/>
          <w:iCs/>
        </w:rPr>
        <w:t>3</w:t>
      </w:r>
      <w:r w:rsidR="00202529" w:rsidRPr="00202529">
        <w:rPr>
          <w:rFonts w:cs="Arial"/>
          <w:iCs/>
        </w:rPr>
        <w:t>.202</w:t>
      </w:r>
      <w:r w:rsidR="00B465EC">
        <w:rPr>
          <w:rFonts w:cs="Arial"/>
          <w:iCs/>
        </w:rPr>
        <w:t>6</w:t>
      </w:r>
      <w:r w:rsidR="00202529" w:rsidRPr="00202529">
        <w:rPr>
          <w:rFonts w:cs="Arial"/>
          <w:iCs/>
        </w:rPr>
        <w:t xml:space="preserve"> od 00:00 ure dalje do </w:t>
      </w:r>
      <w:r w:rsidR="00B465EC">
        <w:rPr>
          <w:rFonts w:cs="Arial"/>
          <w:iCs/>
        </w:rPr>
        <w:t>28</w:t>
      </w:r>
      <w:r w:rsidR="00202529" w:rsidRPr="00202529">
        <w:rPr>
          <w:rFonts w:cs="Arial"/>
          <w:iCs/>
        </w:rPr>
        <w:t>.</w:t>
      </w:r>
      <w:r w:rsidR="00B465EC">
        <w:rPr>
          <w:rFonts w:cs="Arial"/>
          <w:iCs/>
        </w:rPr>
        <w:t>02</w:t>
      </w:r>
      <w:r w:rsidR="00202529" w:rsidRPr="00202529">
        <w:rPr>
          <w:rFonts w:cs="Arial"/>
          <w:iCs/>
        </w:rPr>
        <w:t>.202</w:t>
      </w:r>
      <w:r w:rsidR="00B465EC">
        <w:rPr>
          <w:rFonts w:cs="Arial"/>
          <w:iCs/>
        </w:rPr>
        <w:t>7</w:t>
      </w:r>
      <w:r w:rsidR="00202529" w:rsidRPr="00202529">
        <w:rPr>
          <w:rFonts w:cs="Arial"/>
          <w:iCs/>
        </w:rPr>
        <w:t xml:space="preserve"> do 24:00 ure:</w:t>
      </w:r>
    </w:p>
    <w:p w14:paraId="7F1FC7A0" w14:textId="77777777" w:rsidR="00202529" w:rsidRDefault="00202529" w:rsidP="00C16CB7">
      <w:pPr>
        <w:rPr>
          <w:rFonts w:cs="Arial"/>
          <w:iCs/>
        </w:rPr>
      </w:pPr>
    </w:p>
    <w:p w14:paraId="29AE1793" w14:textId="1A7CCB3E" w:rsidR="00202529" w:rsidRPr="002274FA" w:rsidRDefault="00B465EC" w:rsidP="00831E1C">
      <w:pPr>
        <w:pStyle w:val="Odstavekseznama"/>
        <w:numPr>
          <w:ilvl w:val="0"/>
          <w:numId w:val="44"/>
        </w:numPr>
        <w:ind w:left="714" w:hanging="357"/>
        <w:rPr>
          <w:rFonts w:ascii="Arial" w:eastAsia="Times New Roman" w:hAnsi="Arial" w:cs="Arial"/>
          <w:b/>
          <w:bCs/>
          <w:iCs/>
          <w:lang w:eastAsia="sl-SI"/>
        </w:rPr>
      </w:pPr>
      <w:r w:rsidRPr="00B465EC">
        <w:rPr>
          <w:rFonts w:ascii="Arial" w:eastAsia="Times New Roman" w:hAnsi="Arial" w:cs="Arial"/>
          <w:b/>
          <w:bCs/>
          <w:iCs/>
          <w:lang w:eastAsia="sl-SI"/>
        </w:rPr>
        <w:t>303 Obvezne rezerve – Petrol d.d., Sermin – NMB-95</w:t>
      </w:r>
    </w:p>
    <w:p w14:paraId="16CB3C2B" w14:textId="16B54F05" w:rsidR="00202529" w:rsidRPr="00202529" w:rsidRDefault="00202529" w:rsidP="00202529">
      <w:pPr>
        <w:pStyle w:val="Odstavekseznama"/>
        <w:numPr>
          <w:ilvl w:val="0"/>
          <w:numId w:val="45"/>
        </w:numPr>
        <w:rPr>
          <w:rFonts w:ascii="Arial" w:eastAsia="Times New Roman" w:hAnsi="Arial" w:cs="Arial"/>
          <w:iCs/>
          <w:lang w:eastAsia="sl-SI"/>
        </w:rPr>
      </w:pPr>
      <w:r w:rsidRPr="00202529">
        <w:rPr>
          <w:rFonts w:ascii="Arial" w:eastAsia="Times New Roman" w:hAnsi="Arial" w:cs="Arial"/>
          <w:iCs/>
          <w:lang w:eastAsia="sl-SI"/>
        </w:rPr>
        <w:t>Zahteve naročnika</w:t>
      </w:r>
      <w:r w:rsidR="00443629">
        <w:rPr>
          <w:rFonts w:ascii="Arial" w:eastAsia="Times New Roman" w:hAnsi="Arial" w:cs="Arial"/>
          <w:iCs/>
          <w:lang w:eastAsia="sl-SI"/>
        </w:rPr>
        <w:t>:</w:t>
      </w:r>
    </w:p>
    <w:p w14:paraId="4D175450" w14:textId="59D5EA7C" w:rsidR="00B465EC" w:rsidRDefault="00B465EC" w:rsidP="00202529">
      <w:pPr>
        <w:numPr>
          <w:ilvl w:val="2"/>
          <w:numId w:val="43"/>
        </w:numPr>
        <w:rPr>
          <w:rFonts w:cs="Arial"/>
          <w:iCs/>
        </w:rPr>
      </w:pPr>
      <w:r w:rsidRPr="00B465EC">
        <w:rPr>
          <w:rFonts w:cs="Arial"/>
          <w:iCs/>
        </w:rPr>
        <w:t>Zavarovanje proti vsem tveganjem (All Risk)</w:t>
      </w:r>
    </w:p>
    <w:p w14:paraId="72E51739" w14:textId="77777777" w:rsidR="00831E1C" w:rsidRPr="00202529" w:rsidRDefault="00831E1C" w:rsidP="00202529">
      <w:pPr>
        <w:rPr>
          <w:rFonts w:cs="Arial"/>
          <w:iCs/>
        </w:rPr>
      </w:pPr>
    </w:p>
    <w:p w14:paraId="43BF97D4" w14:textId="77777777" w:rsidR="00202529" w:rsidRPr="00202529" w:rsidRDefault="00202529" w:rsidP="00443629">
      <w:pPr>
        <w:rPr>
          <w:rFonts w:cs="Arial"/>
          <w:iCs/>
        </w:rPr>
      </w:pPr>
    </w:p>
    <w:p w14:paraId="28308BEA" w14:textId="77777777" w:rsidR="00202529" w:rsidRPr="00202529" w:rsidRDefault="00202529" w:rsidP="00202529">
      <w:pPr>
        <w:rPr>
          <w:rFonts w:cs="Arial"/>
          <w:iCs/>
        </w:rPr>
      </w:pPr>
    </w:p>
    <w:p w14:paraId="69745910" w14:textId="31E3B1E5" w:rsidR="00202529" w:rsidRDefault="00443629" w:rsidP="00443629">
      <w:pPr>
        <w:jc w:val="both"/>
        <w:rPr>
          <w:rFonts w:cs="Arial"/>
          <w:iCs/>
        </w:rPr>
      </w:pPr>
      <w:r>
        <w:rPr>
          <w:rFonts w:cs="Arial"/>
          <w:iCs/>
        </w:rPr>
        <w:t>N</w:t>
      </w:r>
      <w:r w:rsidR="00202529" w:rsidRPr="00202529">
        <w:rPr>
          <w:rFonts w:cs="Arial"/>
          <w:iCs/>
        </w:rPr>
        <w:t xml:space="preserve">atančnejši opis potreb, značilnosti storitev in pogoje zavarovanja bo naročnik natančno opredelil v povabilu k predložitvi ponudb, ki ga bo posredoval usposobljenim </w:t>
      </w:r>
      <w:r>
        <w:rPr>
          <w:rFonts w:cs="Arial"/>
          <w:iCs/>
        </w:rPr>
        <w:t>ponudnikom</w:t>
      </w:r>
      <w:r w:rsidR="00202529" w:rsidRPr="00202529">
        <w:rPr>
          <w:rFonts w:cs="Arial"/>
          <w:iCs/>
        </w:rPr>
        <w:t>. Pri tem si naročnik pridržuje pravico, da med pogajanji spremeni obseg in zahteve glede zavarovanja.</w:t>
      </w:r>
    </w:p>
    <w:p w14:paraId="0EB9D6AF" w14:textId="77777777" w:rsidR="00BE4457" w:rsidRDefault="00BE4457" w:rsidP="00443629">
      <w:pPr>
        <w:jc w:val="both"/>
        <w:rPr>
          <w:rFonts w:cs="Arial"/>
          <w:iCs/>
        </w:rPr>
      </w:pPr>
    </w:p>
    <w:p w14:paraId="36BDE586" w14:textId="0AA02F7E" w:rsidR="00BE4457" w:rsidRPr="00BE4457" w:rsidRDefault="00BE4457" w:rsidP="00BE4457">
      <w:pPr>
        <w:jc w:val="both"/>
        <w:rPr>
          <w:rFonts w:cs="Arial"/>
          <w:bCs/>
          <w:iCs/>
        </w:rPr>
      </w:pPr>
      <w:r>
        <w:rPr>
          <w:rFonts w:cs="Arial"/>
          <w:bCs/>
          <w:iCs/>
        </w:rPr>
        <w:t>Ponudniki</w:t>
      </w:r>
      <w:r w:rsidRPr="00BE4457">
        <w:rPr>
          <w:rFonts w:cs="Arial"/>
          <w:bCs/>
          <w:iCs/>
        </w:rPr>
        <w:t xml:space="preserve">, ki bodo povabljeni k predložitvi prve ponudbe, bodo morali skupaj </w:t>
      </w:r>
      <w:r>
        <w:rPr>
          <w:rFonts w:cs="Arial"/>
          <w:bCs/>
          <w:iCs/>
        </w:rPr>
        <w:t>z le-</w:t>
      </w:r>
      <w:r w:rsidRPr="00BE4457">
        <w:rPr>
          <w:rFonts w:cs="Arial"/>
          <w:bCs/>
          <w:iCs/>
        </w:rPr>
        <w:t xml:space="preserve">to predložiti </w:t>
      </w:r>
      <w:r>
        <w:rPr>
          <w:rFonts w:cs="Arial"/>
          <w:bCs/>
          <w:iCs/>
        </w:rPr>
        <w:t xml:space="preserve">tudi </w:t>
      </w:r>
      <w:r w:rsidRPr="00BE4457">
        <w:rPr>
          <w:rFonts w:cs="Arial"/>
          <w:bCs/>
          <w:iCs/>
        </w:rPr>
        <w:t xml:space="preserve">svoje zavarovalne pogoje. </w:t>
      </w:r>
    </w:p>
    <w:p w14:paraId="2E1B26DD" w14:textId="77777777" w:rsidR="00BE4457" w:rsidRPr="00BE4457" w:rsidRDefault="00BE4457" w:rsidP="00BE4457">
      <w:pPr>
        <w:jc w:val="both"/>
        <w:rPr>
          <w:rFonts w:cs="Arial"/>
          <w:bCs/>
          <w:iCs/>
        </w:rPr>
      </w:pPr>
    </w:p>
    <w:p w14:paraId="62AEB650" w14:textId="77777777" w:rsidR="00BE4457" w:rsidRPr="00BE4457" w:rsidRDefault="00BE4457" w:rsidP="00BE4457">
      <w:pPr>
        <w:jc w:val="both"/>
        <w:rPr>
          <w:rFonts w:cs="Arial"/>
          <w:bCs/>
          <w:iCs/>
        </w:rPr>
      </w:pPr>
      <w:r w:rsidRPr="00BE4457">
        <w:rPr>
          <w:rFonts w:cs="Arial"/>
          <w:bCs/>
          <w:iCs/>
        </w:rPr>
        <w:t>Za zavarovalne pogoje se štejejo splošni, posebni ali dopolnilni pogoji ter klavzule oziroma  katerikoli drug dokument gospodarskega subjekta, ki po svoji vsebini kakorkoli vpliva na zavarovalno kritje, določen z zavarovalnim programom.</w:t>
      </w:r>
    </w:p>
    <w:p w14:paraId="2BB829DD" w14:textId="77777777" w:rsidR="00BE4457" w:rsidRPr="00202529" w:rsidRDefault="00BE4457" w:rsidP="00443629">
      <w:pPr>
        <w:jc w:val="both"/>
        <w:rPr>
          <w:rFonts w:cs="Arial"/>
          <w:iCs/>
        </w:rPr>
      </w:pPr>
    </w:p>
    <w:p w14:paraId="3537659B" w14:textId="77777777" w:rsidR="00202529" w:rsidRPr="00202529" w:rsidRDefault="00202529" w:rsidP="00C16CB7">
      <w:pPr>
        <w:rPr>
          <w:rFonts w:cs="Arial"/>
          <w:iCs/>
        </w:rPr>
      </w:pPr>
    </w:p>
    <w:p w14:paraId="3141F51B" w14:textId="3C07BEF3" w:rsidR="00FF6FCC" w:rsidRDefault="00FF6FCC" w:rsidP="009F336D">
      <w:pPr>
        <w:jc w:val="both"/>
        <w:rPr>
          <w:rFonts w:cs="Arial"/>
          <w:i/>
        </w:rPr>
      </w:pPr>
    </w:p>
    <w:p w14:paraId="54AB1152" w14:textId="65E6BF6F" w:rsidR="00692593" w:rsidRDefault="00336D72" w:rsidP="009F336D">
      <w:pPr>
        <w:jc w:val="both"/>
        <w:rPr>
          <w:rFonts w:cs="Arial"/>
        </w:rPr>
      </w:pPr>
      <w:r>
        <w:rPr>
          <w:rFonts w:cs="Arial"/>
          <w:i/>
        </w:rPr>
        <w:t>Obrazc</w:t>
      </w:r>
      <w:r w:rsidR="002274FA">
        <w:rPr>
          <w:rFonts w:cs="Arial"/>
          <w:i/>
        </w:rPr>
        <w:t xml:space="preserve">a ni potrebno priložiti </w:t>
      </w:r>
      <w:r>
        <w:rPr>
          <w:rFonts w:cs="Arial"/>
          <w:i/>
        </w:rPr>
        <w:t>p</w:t>
      </w:r>
      <w:r w:rsidR="00443629">
        <w:rPr>
          <w:rFonts w:cs="Arial"/>
          <w:i/>
        </w:rPr>
        <w:t>rijav</w:t>
      </w:r>
      <w:r w:rsidR="002274FA">
        <w:rPr>
          <w:rFonts w:cs="Arial"/>
          <w:i/>
        </w:rPr>
        <w:t>i</w:t>
      </w:r>
      <w:r>
        <w:rPr>
          <w:rFonts w:cs="Arial"/>
          <w:i/>
        </w:rPr>
        <w:t>.</w:t>
      </w:r>
    </w:p>
    <w:sectPr w:rsidR="006925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BCE06" w14:textId="77777777" w:rsidR="00075864" w:rsidRDefault="00075864">
      <w:r>
        <w:separator/>
      </w:r>
    </w:p>
  </w:endnote>
  <w:endnote w:type="continuationSeparator" w:id="0">
    <w:p w14:paraId="6B597921" w14:textId="77777777" w:rsidR="00075864" w:rsidRDefault="0007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5FB18" w14:textId="0D7A2D5C" w:rsidR="0016150A" w:rsidRPr="00E53BFB" w:rsidRDefault="0016150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FF6FCC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FF6FCC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16150A" w:rsidRPr="00A1445A" w14:paraId="652972FA" w14:textId="77777777" w:rsidTr="00A1445A">
      <w:tc>
        <w:tcPr>
          <w:tcW w:w="4605" w:type="dxa"/>
        </w:tcPr>
        <w:p w14:paraId="209CA22B" w14:textId="76304615" w:rsidR="0016150A" w:rsidRPr="005A785E" w:rsidRDefault="0016150A" w:rsidP="002618E0">
          <w:pPr>
            <w:rPr>
              <w:noProof/>
            </w:rPr>
          </w:pPr>
        </w:p>
      </w:tc>
      <w:tc>
        <w:tcPr>
          <w:tcW w:w="4605" w:type="dxa"/>
        </w:tcPr>
        <w:p w14:paraId="3405FF8C" w14:textId="41F03B8C" w:rsidR="0016150A" w:rsidRPr="00A1445A" w:rsidRDefault="0016150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36CE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36CE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16150A" w:rsidRPr="00FC6CF0" w:rsidRDefault="0016150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523BD" w14:textId="77777777" w:rsidR="00075864" w:rsidRDefault="00075864">
      <w:r>
        <w:separator/>
      </w:r>
    </w:p>
  </w:footnote>
  <w:footnote w:type="continuationSeparator" w:id="0">
    <w:p w14:paraId="49278AD4" w14:textId="77777777" w:rsidR="00075864" w:rsidRDefault="00075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6150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00AB3512" w14:textId="77777777" w:rsidR="0016150A" w:rsidRPr="00A04B00" w:rsidRDefault="0016150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16150A" w:rsidRPr="00A04B00" w:rsidRDefault="0016150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16150A" w:rsidRPr="00A04B00" w:rsidRDefault="0016150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16150A" w:rsidRPr="00C0552D" w:rsidRDefault="0016150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16150A" w:rsidRPr="00C0552D" w:rsidRDefault="0016150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45F43DB7" w14:textId="77777777" w:rsidR="0016150A" w:rsidRPr="00A1445A" w:rsidRDefault="0016150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45F05DDC" w14:textId="77777777" w:rsidR="0016150A" w:rsidRDefault="0016150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16150A" w:rsidRPr="00A1445A" w:rsidRDefault="0016150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102571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16150A" w:rsidRDefault="0016150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102571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6D261C" w:rsidRPr="00A1445A" w:rsidRDefault="006D261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6150A" w:rsidRPr="00A66B22" w14:paraId="3D22D01A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55C56B8" w14:textId="5B378150" w:rsidR="0016150A" w:rsidRPr="00A66B22" w:rsidRDefault="00202529" w:rsidP="00FA3C7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277A345" w14:textId="77777777" w:rsidR="0016150A" w:rsidRPr="00A66B22" w:rsidRDefault="0016150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42BF3A0D" w14:textId="154F6C4A" w:rsidR="0016150A" w:rsidRPr="00A66B22" w:rsidRDefault="0016150A" w:rsidP="0023340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 xml:space="preserve">OBR – </w:t>
          </w:r>
          <w:r w:rsidR="0033223E" w:rsidRPr="00A66B22">
            <w:rPr>
              <w:rFonts w:cs="Arial"/>
              <w:sz w:val="16"/>
              <w:szCs w:val="16"/>
            </w:rPr>
            <w:t>2.</w:t>
          </w:r>
          <w:r w:rsidR="00EB6BDA" w:rsidRPr="00A66B22">
            <w:rPr>
              <w:rFonts w:cs="Arial"/>
              <w:sz w:val="16"/>
              <w:szCs w:val="16"/>
            </w:rPr>
            <w:t>18</w:t>
          </w:r>
        </w:p>
      </w:tc>
    </w:tr>
  </w:tbl>
  <w:p w14:paraId="7B965BF2" w14:textId="77777777" w:rsidR="0016150A" w:rsidRPr="00FC6CF0" w:rsidRDefault="0016150A" w:rsidP="00001218">
    <w:pPr>
      <w:pStyle w:val="Glava"/>
      <w:rPr>
        <w:rFonts w:cs="Arial"/>
        <w:sz w:val="2"/>
        <w:szCs w:val="2"/>
      </w:rPr>
    </w:pPr>
  </w:p>
  <w:p w14:paraId="52523F56" w14:textId="77777777" w:rsidR="0016150A" w:rsidRPr="00FC6CF0" w:rsidRDefault="0016150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3D7B018"/>
    <w:multiLevelType w:val="hybridMultilevel"/>
    <w:tmpl w:val="C7C0836C"/>
    <w:lvl w:ilvl="0" w:tplc="B66CDF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7BE57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5897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9AC52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37460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01D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8BE5F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32C80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A67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A07C9"/>
    <w:multiLevelType w:val="hybridMultilevel"/>
    <w:tmpl w:val="97A64A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0565C"/>
    <w:multiLevelType w:val="hybridMultilevel"/>
    <w:tmpl w:val="CC9E55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42338"/>
    <w:multiLevelType w:val="hybridMultilevel"/>
    <w:tmpl w:val="B2D08B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C06E7"/>
    <w:multiLevelType w:val="hybridMultilevel"/>
    <w:tmpl w:val="C9A8B2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9208FF"/>
    <w:multiLevelType w:val="hybridMultilevel"/>
    <w:tmpl w:val="7CB82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BF3CF5"/>
    <w:multiLevelType w:val="hybridMultilevel"/>
    <w:tmpl w:val="95626546"/>
    <w:lvl w:ilvl="0" w:tplc="0424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0CA42CA1"/>
    <w:multiLevelType w:val="hybridMultilevel"/>
    <w:tmpl w:val="A67A1D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8B2632"/>
    <w:multiLevelType w:val="hybridMultilevel"/>
    <w:tmpl w:val="F00454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865C4"/>
    <w:multiLevelType w:val="hybridMultilevel"/>
    <w:tmpl w:val="DF1028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E0FCC"/>
    <w:multiLevelType w:val="hybridMultilevel"/>
    <w:tmpl w:val="79A66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E19F7"/>
    <w:multiLevelType w:val="hybridMultilevel"/>
    <w:tmpl w:val="AB42B1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2014A"/>
    <w:multiLevelType w:val="hybridMultilevel"/>
    <w:tmpl w:val="3C388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032D9"/>
    <w:multiLevelType w:val="multilevel"/>
    <w:tmpl w:val="BE4019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2A290FEE"/>
    <w:multiLevelType w:val="hybridMultilevel"/>
    <w:tmpl w:val="C63445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07EBE"/>
    <w:multiLevelType w:val="hybridMultilevel"/>
    <w:tmpl w:val="11D228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AB23D5"/>
    <w:multiLevelType w:val="hybridMultilevel"/>
    <w:tmpl w:val="A78AF3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074619"/>
    <w:multiLevelType w:val="hybridMultilevel"/>
    <w:tmpl w:val="FFDA14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11E17"/>
    <w:multiLevelType w:val="hybridMultilevel"/>
    <w:tmpl w:val="4308E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776790"/>
    <w:multiLevelType w:val="hybridMultilevel"/>
    <w:tmpl w:val="997CD6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F0C86"/>
    <w:multiLevelType w:val="hybridMultilevel"/>
    <w:tmpl w:val="B6F2E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C24CD6"/>
    <w:multiLevelType w:val="hybridMultilevel"/>
    <w:tmpl w:val="C9A6984C"/>
    <w:lvl w:ilvl="0" w:tplc="D62E292A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33CAE"/>
    <w:multiLevelType w:val="hybridMultilevel"/>
    <w:tmpl w:val="311EC8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B949EA"/>
    <w:multiLevelType w:val="hybridMultilevel"/>
    <w:tmpl w:val="920EC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3719D6"/>
    <w:multiLevelType w:val="hybridMultilevel"/>
    <w:tmpl w:val="AD261E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D555E6"/>
    <w:multiLevelType w:val="hybridMultilevel"/>
    <w:tmpl w:val="6602CDE6"/>
    <w:lvl w:ilvl="0" w:tplc="D62E292A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A13E3E"/>
    <w:multiLevelType w:val="hybridMultilevel"/>
    <w:tmpl w:val="470E3B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30795"/>
    <w:multiLevelType w:val="hybridMultilevel"/>
    <w:tmpl w:val="215C2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3C40A2"/>
    <w:multiLevelType w:val="hybridMultilevel"/>
    <w:tmpl w:val="8040AD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985139"/>
    <w:multiLevelType w:val="hybridMultilevel"/>
    <w:tmpl w:val="BBC033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3532C5"/>
    <w:multiLevelType w:val="hybridMultilevel"/>
    <w:tmpl w:val="FA6A67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2458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CF2473"/>
    <w:multiLevelType w:val="hybridMultilevel"/>
    <w:tmpl w:val="22DA65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DC05A0"/>
    <w:multiLevelType w:val="hybridMultilevel"/>
    <w:tmpl w:val="F268FF9C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B4551C"/>
    <w:multiLevelType w:val="hybridMultilevel"/>
    <w:tmpl w:val="D7F671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D534C"/>
    <w:multiLevelType w:val="hybridMultilevel"/>
    <w:tmpl w:val="DB26EEDC"/>
    <w:lvl w:ilvl="0" w:tplc="FBB85A5C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97525C"/>
    <w:multiLevelType w:val="hybridMultilevel"/>
    <w:tmpl w:val="9AFC2D4A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E771F"/>
    <w:multiLevelType w:val="hybridMultilevel"/>
    <w:tmpl w:val="5470D0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D93FEC"/>
    <w:multiLevelType w:val="hybridMultilevel"/>
    <w:tmpl w:val="16A080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C030A8"/>
    <w:multiLevelType w:val="hybridMultilevel"/>
    <w:tmpl w:val="3FF02D7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824F4A"/>
    <w:multiLevelType w:val="hybridMultilevel"/>
    <w:tmpl w:val="1688C5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453BE"/>
    <w:multiLevelType w:val="hybridMultilevel"/>
    <w:tmpl w:val="E1FE6F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3"/>
  </w:num>
  <w:num w:numId="4">
    <w:abstractNumId w:val="35"/>
  </w:num>
  <w:num w:numId="5">
    <w:abstractNumId w:val="0"/>
  </w:num>
  <w:num w:numId="6">
    <w:abstractNumId w:val="17"/>
  </w:num>
  <w:num w:numId="7">
    <w:abstractNumId w:val="4"/>
  </w:num>
  <w:num w:numId="8">
    <w:abstractNumId w:val="40"/>
  </w:num>
  <w:num w:numId="9">
    <w:abstractNumId w:val="42"/>
  </w:num>
  <w:num w:numId="10">
    <w:abstractNumId w:val="27"/>
  </w:num>
  <w:num w:numId="11">
    <w:abstractNumId w:val="19"/>
  </w:num>
  <w:num w:numId="12">
    <w:abstractNumId w:val="11"/>
  </w:num>
  <w:num w:numId="13">
    <w:abstractNumId w:val="3"/>
  </w:num>
  <w:num w:numId="14">
    <w:abstractNumId w:val="5"/>
  </w:num>
  <w:num w:numId="15">
    <w:abstractNumId w:val="34"/>
  </w:num>
  <w:num w:numId="16">
    <w:abstractNumId w:val="22"/>
  </w:num>
  <w:num w:numId="17">
    <w:abstractNumId w:val="21"/>
  </w:num>
  <w:num w:numId="18">
    <w:abstractNumId w:val="29"/>
  </w:num>
  <w:num w:numId="19">
    <w:abstractNumId w:val="2"/>
  </w:num>
  <w:num w:numId="20">
    <w:abstractNumId w:val="14"/>
  </w:num>
  <w:num w:numId="21">
    <w:abstractNumId w:val="7"/>
  </w:num>
  <w:num w:numId="22">
    <w:abstractNumId w:val="33"/>
  </w:num>
  <w:num w:numId="23">
    <w:abstractNumId w:val="10"/>
  </w:num>
  <w:num w:numId="24">
    <w:abstractNumId w:val="37"/>
  </w:num>
  <w:num w:numId="25">
    <w:abstractNumId w:val="12"/>
  </w:num>
  <w:num w:numId="26">
    <w:abstractNumId w:val="31"/>
  </w:num>
  <w:num w:numId="27">
    <w:abstractNumId w:val="26"/>
  </w:num>
  <w:num w:numId="28">
    <w:abstractNumId w:val="45"/>
  </w:num>
  <w:num w:numId="29">
    <w:abstractNumId w:val="28"/>
  </w:num>
  <w:num w:numId="30">
    <w:abstractNumId w:val="24"/>
  </w:num>
  <w:num w:numId="31">
    <w:abstractNumId w:val="44"/>
  </w:num>
  <w:num w:numId="32">
    <w:abstractNumId w:val="25"/>
  </w:num>
  <w:num w:numId="33">
    <w:abstractNumId w:val="15"/>
  </w:num>
  <w:num w:numId="34">
    <w:abstractNumId w:val="32"/>
  </w:num>
  <w:num w:numId="35">
    <w:abstractNumId w:val="30"/>
  </w:num>
  <w:num w:numId="36">
    <w:abstractNumId w:val="9"/>
  </w:num>
  <w:num w:numId="37">
    <w:abstractNumId w:val="20"/>
  </w:num>
  <w:num w:numId="38">
    <w:abstractNumId w:val="16"/>
  </w:num>
  <w:num w:numId="39">
    <w:abstractNumId w:val="38"/>
  </w:num>
  <w:num w:numId="40">
    <w:abstractNumId w:val="39"/>
  </w:num>
  <w:num w:numId="41">
    <w:abstractNumId w:val="41"/>
  </w:num>
  <w:num w:numId="42">
    <w:abstractNumId w:val="36"/>
  </w:num>
  <w:num w:numId="43">
    <w:abstractNumId w:val="43"/>
  </w:num>
  <w:num w:numId="44">
    <w:abstractNumId w:val="18"/>
  </w:num>
  <w:num w:numId="45">
    <w:abstractNumId w:val="8"/>
  </w:num>
  <w:num w:numId="46">
    <w:abstractNumId w:val="1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5BD"/>
    <w:rsid w:val="00026713"/>
    <w:rsid w:val="00033DA0"/>
    <w:rsid w:val="00036A6D"/>
    <w:rsid w:val="000412BC"/>
    <w:rsid w:val="00041EB9"/>
    <w:rsid w:val="00042D0E"/>
    <w:rsid w:val="00046CE2"/>
    <w:rsid w:val="0005065F"/>
    <w:rsid w:val="00056ED6"/>
    <w:rsid w:val="000576FB"/>
    <w:rsid w:val="00065CBC"/>
    <w:rsid w:val="00067C1F"/>
    <w:rsid w:val="00073A42"/>
    <w:rsid w:val="00073FC6"/>
    <w:rsid w:val="00075864"/>
    <w:rsid w:val="00085016"/>
    <w:rsid w:val="00096243"/>
    <w:rsid w:val="00096BE4"/>
    <w:rsid w:val="000C23A5"/>
    <w:rsid w:val="000C4583"/>
    <w:rsid w:val="000D33E4"/>
    <w:rsid w:val="000D525A"/>
    <w:rsid w:val="000D76C2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4253"/>
    <w:rsid w:val="0012533E"/>
    <w:rsid w:val="001314C1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7BD0"/>
    <w:rsid w:val="001B2275"/>
    <w:rsid w:val="001C0941"/>
    <w:rsid w:val="001D16E0"/>
    <w:rsid w:val="001D694D"/>
    <w:rsid w:val="001F6F0F"/>
    <w:rsid w:val="001F77B0"/>
    <w:rsid w:val="0020233B"/>
    <w:rsid w:val="00202529"/>
    <w:rsid w:val="00203CC9"/>
    <w:rsid w:val="00212DA5"/>
    <w:rsid w:val="00213ABA"/>
    <w:rsid w:val="00213CCB"/>
    <w:rsid w:val="002274FA"/>
    <w:rsid w:val="00227FB0"/>
    <w:rsid w:val="00231CFA"/>
    <w:rsid w:val="00233407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0B23"/>
    <w:rsid w:val="00283EE6"/>
    <w:rsid w:val="00285A1F"/>
    <w:rsid w:val="00285B81"/>
    <w:rsid w:val="00287917"/>
    <w:rsid w:val="002969CD"/>
    <w:rsid w:val="002A6A46"/>
    <w:rsid w:val="002B12FD"/>
    <w:rsid w:val="002B28E0"/>
    <w:rsid w:val="002D2EFE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3223E"/>
    <w:rsid w:val="00334D17"/>
    <w:rsid w:val="00336D72"/>
    <w:rsid w:val="003418F4"/>
    <w:rsid w:val="0035043A"/>
    <w:rsid w:val="00367250"/>
    <w:rsid w:val="00370866"/>
    <w:rsid w:val="0037231D"/>
    <w:rsid w:val="0037290D"/>
    <w:rsid w:val="003804FF"/>
    <w:rsid w:val="00386FFA"/>
    <w:rsid w:val="00395F0D"/>
    <w:rsid w:val="003B2186"/>
    <w:rsid w:val="003B31CD"/>
    <w:rsid w:val="003B36FC"/>
    <w:rsid w:val="003C0B6A"/>
    <w:rsid w:val="003C485B"/>
    <w:rsid w:val="003D1272"/>
    <w:rsid w:val="003D5FE5"/>
    <w:rsid w:val="003D7709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36CE8"/>
    <w:rsid w:val="00443629"/>
    <w:rsid w:val="00443F58"/>
    <w:rsid w:val="00445049"/>
    <w:rsid w:val="004527D6"/>
    <w:rsid w:val="00453B08"/>
    <w:rsid w:val="00455EB9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7C1C"/>
    <w:rsid w:val="0051745B"/>
    <w:rsid w:val="005255EB"/>
    <w:rsid w:val="005316C0"/>
    <w:rsid w:val="00531B43"/>
    <w:rsid w:val="00537622"/>
    <w:rsid w:val="00547998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43BB"/>
    <w:rsid w:val="0065152F"/>
    <w:rsid w:val="00662D8F"/>
    <w:rsid w:val="0066332D"/>
    <w:rsid w:val="00670A28"/>
    <w:rsid w:val="00670D1D"/>
    <w:rsid w:val="00671A47"/>
    <w:rsid w:val="00672EF9"/>
    <w:rsid w:val="00676235"/>
    <w:rsid w:val="006776D7"/>
    <w:rsid w:val="00692593"/>
    <w:rsid w:val="006B39D1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14F9A"/>
    <w:rsid w:val="007259CB"/>
    <w:rsid w:val="007345D8"/>
    <w:rsid w:val="007371A1"/>
    <w:rsid w:val="00741DF3"/>
    <w:rsid w:val="00742C35"/>
    <w:rsid w:val="00743912"/>
    <w:rsid w:val="00755367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967DD"/>
    <w:rsid w:val="007A3601"/>
    <w:rsid w:val="007C2762"/>
    <w:rsid w:val="007C4544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31E1C"/>
    <w:rsid w:val="00833AC6"/>
    <w:rsid w:val="008342BE"/>
    <w:rsid w:val="00843739"/>
    <w:rsid w:val="00843A39"/>
    <w:rsid w:val="00847017"/>
    <w:rsid w:val="008707C8"/>
    <w:rsid w:val="00882006"/>
    <w:rsid w:val="008902D3"/>
    <w:rsid w:val="00895F3B"/>
    <w:rsid w:val="00897A70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250"/>
    <w:rsid w:val="008F2D81"/>
    <w:rsid w:val="008F3E2F"/>
    <w:rsid w:val="0090682C"/>
    <w:rsid w:val="00906C3F"/>
    <w:rsid w:val="00907BCF"/>
    <w:rsid w:val="00913CF8"/>
    <w:rsid w:val="0091478B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3D97"/>
    <w:rsid w:val="00965BB4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336D"/>
    <w:rsid w:val="009F7784"/>
    <w:rsid w:val="00A01E01"/>
    <w:rsid w:val="00A04B00"/>
    <w:rsid w:val="00A10D16"/>
    <w:rsid w:val="00A1445A"/>
    <w:rsid w:val="00A1590A"/>
    <w:rsid w:val="00A22650"/>
    <w:rsid w:val="00A3063E"/>
    <w:rsid w:val="00A33BE0"/>
    <w:rsid w:val="00A515E0"/>
    <w:rsid w:val="00A55B4C"/>
    <w:rsid w:val="00A56CC7"/>
    <w:rsid w:val="00A57325"/>
    <w:rsid w:val="00A605E3"/>
    <w:rsid w:val="00A652C8"/>
    <w:rsid w:val="00A66B22"/>
    <w:rsid w:val="00A718D3"/>
    <w:rsid w:val="00A75802"/>
    <w:rsid w:val="00A83E62"/>
    <w:rsid w:val="00A92149"/>
    <w:rsid w:val="00A96181"/>
    <w:rsid w:val="00AA2F1C"/>
    <w:rsid w:val="00AB1522"/>
    <w:rsid w:val="00AB3346"/>
    <w:rsid w:val="00AB4674"/>
    <w:rsid w:val="00AC0AAB"/>
    <w:rsid w:val="00AC72E5"/>
    <w:rsid w:val="00AD3618"/>
    <w:rsid w:val="00AD7339"/>
    <w:rsid w:val="00AD781D"/>
    <w:rsid w:val="00AE5E97"/>
    <w:rsid w:val="00AE6C8B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35CD"/>
    <w:rsid w:val="00B465EC"/>
    <w:rsid w:val="00B474EE"/>
    <w:rsid w:val="00B528B4"/>
    <w:rsid w:val="00B52BF2"/>
    <w:rsid w:val="00B5369B"/>
    <w:rsid w:val="00B538F5"/>
    <w:rsid w:val="00B56F50"/>
    <w:rsid w:val="00B63D4C"/>
    <w:rsid w:val="00B661E3"/>
    <w:rsid w:val="00B77694"/>
    <w:rsid w:val="00B86392"/>
    <w:rsid w:val="00B86FF0"/>
    <w:rsid w:val="00B900EC"/>
    <w:rsid w:val="00B9309E"/>
    <w:rsid w:val="00B930C3"/>
    <w:rsid w:val="00BA2C4A"/>
    <w:rsid w:val="00BA5F63"/>
    <w:rsid w:val="00BB3498"/>
    <w:rsid w:val="00BB3939"/>
    <w:rsid w:val="00BB4EEA"/>
    <w:rsid w:val="00BC00ED"/>
    <w:rsid w:val="00BC2412"/>
    <w:rsid w:val="00BC29DD"/>
    <w:rsid w:val="00BC41FB"/>
    <w:rsid w:val="00BD4AEF"/>
    <w:rsid w:val="00BE4457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16CB7"/>
    <w:rsid w:val="00C21B6C"/>
    <w:rsid w:val="00C2689D"/>
    <w:rsid w:val="00C340B6"/>
    <w:rsid w:val="00C468BF"/>
    <w:rsid w:val="00C565DD"/>
    <w:rsid w:val="00C60462"/>
    <w:rsid w:val="00C64A95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640A"/>
    <w:rsid w:val="00D275AD"/>
    <w:rsid w:val="00D278D4"/>
    <w:rsid w:val="00D27CE9"/>
    <w:rsid w:val="00D36CEF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F116B"/>
    <w:rsid w:val="00DF3D50"/>
    <w:rsid w:val="00DF50BE"/>
    <w:rsid w:val="00E029F3"/>
    <w:rsid w:val="00E02C2C"/>
    <w:rsid w:val="00E0340C"/>
    <w:rsid w:val="00E140C6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7B9C"/>
    <w:rsid w:val="00EB0DA9"/>
    <w:rsid w:val="00EB3A9D"/>
    <w:rsid w:val="00EB55B1"/>
    <w:rsid w:val="00EB6BDA"/>
    <w:rsid w:val="00ED1ADD"/>
    <w:rsid w:val="00ED7A3E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77E1"/>
    <w:rsid w:val="00F409AF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91238"/>
    <w:rsid w:val="00F92D1D"/>
    <w:rsid w:val="00F94B26"/>
    <w:rsid w:val="00FA340B"/>
    <w:rsid w:val="00FA3C78"/>
    <w:rsid w:val="00FA493D"/>
    <w:rsid w:val="00FA624A"/>
    <w:rsid w:val="00FB174F"/>
    <w:rsid w:val="00FB4D34"/>
    <w:rsid w:val="00FB4DE1"/>
    <w:rsid w:val="00FB7986"/>
    <w:rsid w:val="00FC4EB7"/>
    <w:rsid w:val="00FC6CF0"/>
    <w:rsid w:val="00FD116D"/>
    <w:rsid w:val="00FD3B82"/>
    <w:rsid w:val="00FD6770"/>
    <w:rsid w:val="00FD7E63"/>
    <w:rsid w:val="00FE081C"/>
    <w:rsid w:val="00FE34E9"/>
    <w:rsid w:val="00FE6A48"/>
    <w:rsid w:val="00FF1B9E"/>
    <w:rsid w:val="00FF1C9D"/>
    <w:rsid w:val="00FF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1168E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uiPriority w:val="9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uiPriority w:val="9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A3C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aslov5">
    <w:name w:val="heading 5"/>
    <w:basedOn w:val="Navaden"/>
    <w:link w:val="Naslov5Znak"/>
    <w:uiPriority w:val="9"/>
    <w:semiHidden/>
    <w:unhideWhenUsed/>
    <w:qFormat/>
    <w:rsid w:val="00FA3C78"/>
    <w:pPr>
      <w:spacing w:after="160" w:line="360" w:lineRule="auto"/>
      <w:outlineLvl w:val="4"/>
    </w:pPr>
    <w:rPr>
      <w:rFonts w:eastAsia="Arial" w:cs="Arial"/>
      <w:color w:val="555555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link w:val="BesedilooblakaZnak"/>
    <w:uiPriority w:val="99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qFormat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uiPriority w:val="9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uiPriority w:val="9"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uiPriority w:val="9"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rsid w:val="00FA3C7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3C78"/>
    <w:rPr>
      <w:rFonts w:ascii="Arial" w:eastAsia="Arial" w:hAnsi="Arial" w:cs="Arial"/>
      <w:color w:val="555555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FA3C78"/>
  </w:style>
  <w:style w:type="character" w:customStyle="1" w:styleId="NogaZnak">
    <w:name w:val="Noga Znak"/>
    <w:basedOn w:val="Privzetapisavaodstavka"/>
    <w:link w:val="Noga"/>
    <w:rsid w:val="00FA3C78"/>
    <w:rPr>
      <w:rFonts w:ascii="Arial" w:hAnsi="Arial"/>
      <w:sz w:val="22"/>
      <w:szCs w:val="22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3C78"/>
    <w:rPr>
      <w:color w:val="605E5C"/>
      <w:shd w:val="clear" w:color="auto" w:fill="E1DFDD"/>
    </w:rPr>
  </w:style>
  <w:style w:type="character" w:styleId="Sprotnaopomba-sklic">
    <w:name w:val="footnote reference"/>
    <w:unhideWhenUsed/>
    <w:rsid w:val="00FA3C78"/>
    <w:rPr>
      <w:vertAlign w:val="superscript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FA3C78"/>
    <w:rPr>
      <w:rFonts w:ascii="Calibri" w:eastAsia="Calibri" w:hAnsi="Calibri"/>
      <w:sz w:val="22"/>
      <w:szCs w:val="22"/>
      <w:lang w:eastAsia="en-US"/>
    </w:rPr>
  </w:style>
  <w:style w:type="character" w:customStyle="1" w:styleId="TelobesedilaZnak1">
    <w:name w:val="Telo besedila Znak1"/>
    <w:basedOn w:val="Privzetapisavaodstavka"/>
    <w:uiPriority w:val="99"/>
    <w:rsid w:val="00FA3C78"/>
    <w:rPr>
      <w:sz w:val="24"/>
      <w:szCs w:val="24"/>
    </w:rPr>
  </w:style>
  <w:style w:type="paragraph" w:customStyle="1" w:styleId="Default">
    <w:name w:val="Default"/>
    <w:rsid w:val="00FA3C78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A3C78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FA3C78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FA3C7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A3C78"/>
  </w:style>
  <w:style w:type="character" w:styleId="SledenaHiperpovezava">
    <w:name w:val="FollowedHyperlink"/>
    <w:basedOn w:val="Privzetapisavaodstavka"/>
    <w:semiHidden/>
    <w:unhideWhenUsed/>
    <w:rsid w:val="0054799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E35604-8B44-4A66-976D-009E85171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FDFD05-348E-4380-99AB-92D2D0F4818E}">
  <ds:schemaRefs>
    <ds:schemaRef ds:uri="http://schemas.openxmlformats.org/package/2006/metadata/core-properties"/>
    <ds:schemaRef ds:uri="http://schemas.microsoft.com/office/2006/documentManagement/types"/>
    <ds:schemaRef ds:uri="64b5e79a-161e-4f4f-95e3-8c5cd0f50b6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B763B40-1392-4EA2-A8C6-D7EBB8027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57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1093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15</cp:revision>
  <cp:lastPrinted>2023-05-25T13:32:00Z</cp:lastPrinted>
  <dcterms:created xsi:type="dcterms:W3CDTF">2023-04-24T12:04:00Z</dcterms:created>
  <dcterms:modified xsi:type="dcterms:W3CDTF">2025-10-02T09:52:00Z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